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Start w:id="1" w:name="_GoBack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bookmarkEnd w:id="1"/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NOWY Zał. 6 Wzór umowy powierzenia przetwarzania danych -.docx</dmsv2BaseFileName>
    <dmsv2BaseDisplayName xmlns="http://schemas.microsoft.com/sharepoint/v3">NOWY Zał. 6 Wzór umowy powierzenia przetwarzania danych -</dmsv2BaseDisplayName>
    <dmsv2SWPP2ObjectNumber xmlns="http://schemas.microsoft.com/sharepoint/v3" xsi:nil="true"/>
    <dmsv2SWPP2SumMD5 xmlns="http://schemas.microsoft.com/sharepoint/v3">813cf0daf79b5a89e91cbfc51c8a0073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708597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24486008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PR4UJWENCY6Q-1831129884-11355</_dlc_DocId>
    <_dlc_DocIdUrl xmlns="a19cb1c7-c5c7-46d4-85ae-d83685407bba">
      <Url>https://swpp2.dms.gkpge.pl/sites/42/_layouts/15/DocIdRedir.aspx?ID=PR4UJWENCY6Q-1831129884-11355</Url>
      <Description>PR4UJWENCY6Q-1831129884-11355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3.xml><?xml version="1.0" encoding="utf-8"?>
<ds:datastoreItem xmlns:ds="http://schemas.openxmlformats.org/officeDocument/2006/customXml" ds:itemID="{D17D8B13-E89E-4100-870D-E5B30FF1EA27}"/>
</file>

<file path=customXml/itemProps4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0568A7EA-766E-453B-9459-392D50065F01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Zajdler Maciej [PGE Dystr. O.Łódź]</cp:lastModifiedBy>
  <cp:revision>5</cp:revision>
  <cp:lastPrinted>2025-07-07T05:58:00Z</cp:lastPrinted>
  <dcterms:created xsi:type="dcterms:W3CDTF">2025-09-18T19:31:00Z</dcterms:created>
  <dcterms:modified xsi:type="dcterms:W3CDTF">2025-10-08T04:40:00Z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_dlc_DocIdItemGuid">
    <vt:lpwstr>7fd2aedd-a702-4097-910e-e3c5a736e44c</vt:lpwstr>
  </property>
</Properties>
</file>